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36C5" w14:textId="0A028247" w:rsidR="00BA00AB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KYRKEHAM</w:t>
      </w:r>
      <w:r>
        <w:rPr>
          <w:rFonts w:cs="Times New Roman"/>
          <w:szCs w:val="24"/>
        </w:rPr>
        <w:t xml:space="preserve">        (d.ca.1428)</w:t>
      </w:r>
    </w:p>
    <w:p w14:paraId="1D625642" w14:textId="654DC660" w:rsidR="003638AC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07B05E7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20A88235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116742A3" w14:textId="7709292D" w:rsidR="003638AC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( C.F.R. 1422-30 p.190)</w:t>
      </w:r>
    </w:p>
    <w:p w14:paraId="3187B812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199AF553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7A65ED45" w14:textId="68EF228A" w:rsidR="003638AC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Writ of diem clausit extremum to the Escheator of Buckinghamshire.</w:t>
      </w:r>
    </w:p>
    <w:p w14:paraId="40FA9FF6" w14:textId="33CEB9E9" w:rsidR="003638AC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6954EC9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53D44F4C" w14:textId="77777777" w:rsidR="003638AC" w:rsidRDefault="003638AC" w:rsidP="009139A6">
      <w:pPr>
        <w:pStyle w:val="NoSpacing"/>
        <w:rPr>
          <w:rFonts w:cs="Times New Roman"/>
          <w:szCs w:val="24"/>
        </w:rPr>
      </w:pPr>
    </w:p>
    <w:p w14:paraId="0AC61A01" w14:textId="58C030D4" w:rsidR="003638AC" w:rsidRPr="003638AC" w:rsidRDefault="003638A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sectPr w:rsidR="003638AC" w:rsidRPr="003638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43E37" w14:textId="77777777" w:rsidR="003638AC" w:rsidRDefault="003638AC" w:rsidP="009139A6">
      <w:r>
        <w:separator/>
      </w:r>
    </w:p>
  </w:endnote>
  <w:endnote w:type="continuationSeparator" w:id="0">
    <w:p w14:paraId="2F04A807" w14:textId="77777777" w:rsidR="003638AC" w:rsidRDefault="003638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430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7E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8F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6F418" w14:textId="77777777" w:rsidR="003638AC" w:rsidRDefault="003638AC" w:rsidP="009139A6">
      <w:r>
        <w:separator/>
      </w:r>
    </w:p>
  </w:footnote>
  <w:footnote w:type="continuationSeparator" w:id="0">
    <w:p w14:paraId="26CB9496" w14:textId="77777777" w:rsidR="003638AC" w:rsidRDefault="003638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964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60D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DA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8AC"/>
    <w:rsid w:val="000666E0"/>
    <w:rsid w:val="002510B7"/>
    <w:rsid w:val="00270799"/>
    <w:rsid w:val="003638A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5878E"/>
  <w15:chartTrackingRefBased/>
  <w15:docId w15:val="{644AA66C-3B0A-4BED-A470-D98CEDD7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2024-04-01T18:53:00Z</dcterms:created>
  <dcterms:modified xsi:type="dcterms:W3CDTF">2024-04-01T18:59:00Z</dcterms:modified>
</cp:coreProperties>
</file>